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  <w:r>
        <w:pict>
          <v:rect stroked="f" strokeweight="0pt" style="position:absolute;width:531pt;height:600.7pt;mso-wrap-distance-left:9pt;mso-wrap-distance-right:9pt;mso-wrap-distance-top:0pt;mso-wrap-distance-bottom:0pt;margin-top:4.8pt;margin-left:9pt">
            <v:textbox>
              <w:txbxContent>
                <w:p>
                  <w:pPr>
                    <w:pStyle w:val="FrameContents"/>
                    <w:rPr/>
                  </w:pPr>
                  <w:r>
                    <w:rPr/>
                    <w:drawing>
                      <wp:inline distT="0" distB="0" distL="0" distR="0">
                        <wp:extent cx="6623050" cy="7537450"/>
                        <wp:effectExtent l="0" t="0" r="0" b="0"/>
                        <wp:docPr id="0" name="Picture" descr="arbo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" descr="arbo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3050" cy="753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>
      <w:pPr>
        <w:pStyle w:val="Normal"/>
        <w:jc w:val="center"/>
        <w:rPr/>
      </w:pPr>
      <w:r>
        <w:rPr/>
      </w:r>
      <w:r>
        <w:pict>
          <v:rect fillcolor="#FFFFFF" strokecolor="#800000" strokeweight="1pt" style="position:absolute;width:90pt;height:72pt;mso-wrap-distance-left:9pt;mso-wrap-distance-right:9pt;mso-wrap-distance-top:0pt;mso-wrap-distance-bottom:0pt;margin-top:245.4pt;margin-left:333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FATHER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2pt;mso-wrap-distance-left:9pt;mso-wrap-distance-right:9pt;mso-wrap-distance-top:0pt;mso-wrap-distance-bottom:0pt;margin-top:218.4pt;margin-left:81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MOTHER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2pt;mso-wrap-distance-left:9pt;mso-wrap-distance-right:9pt;mso-wrap-distance-top:0pt;mso-wrap-distance-bottom:0pt;margin-top:254.4pt;margin-left:207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ME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9.8pt;mso-wrap-distance-left:9pt;mso-wrap-distance-right:9pt;mso-wrap-distance-top:0pt;mso-wrap-distance-bottom:0pt;margin-top:102.6pt;margin-left:432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GRANDFATHER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0.8pt;mso-wrap-distance-left:9pt;mso-wrap-distance-right:9pt;mso-wrap-distance-top:0pt;mso-wrap-distance-bottom:0pt;margin-top:57.6pt;margin-left:324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GRANDMOTHER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0.8pt;mso-wrap-distance-left:9pt;mso-wrap-distance-right:9pt;mso-wrap-distance-top:0pt;mso-wrap-distance-bottom:0pt;margin-top:57.6pt;margin-left:198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GRANDMOTHER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  <w:r>
        <w:pict>
          <v:rect fillcolor="#FFFFFF" strokecolor="#800000" strokeweight="1pt" style="position:absolute;width:90pt;height:70.8pt;mso-wrap-distance-left:9pt;mso-wrap-distance-right:9pt;mso-wrap-distance-top:0pt;mso-wrap-distance-bottom:0pt;margin-top:39.6pt;margin-left:45pt">
            <v:textbox inset="0in,0in,0in,0in">
              <w:txbxContent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MY GRANDFATHER</w:t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</w:r>
                </w:p>
                <w:p>
                  <w:pPr>
                    <w:pStyle w:val="FrameContents"/>
                    <w:jc w:val="center"/>
                    <w:rPr>
                      <w:rFonts w:cs="Arial" w:ascii="Arial" w:hAnsi="Arial"/>
                      <w:b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b/>
                      <w:sz w:val="20"/>
                      <w:szCs w:val="20"/>
                    </w:rPr>
                    <w:t>_______________</w:t>
                  </w:r>
                </w:p>
              </w:txbxContent>
            </v:textbox>
          </v:rect>
        </w:pict>
      </w:r>
    </w:p>
    <w:sectPr>
      <w:type w:val="nextPage"/>
      <w:pgSz w:w="12240" w:h="15840"/>
      <w:pgMar w:left="576" w:right="576" w:header="0" w:top="576" w:footer="0" w:bottom="57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7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a584b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BalloonTextChar" w:customStyle="1">
    <w:name w:val="Balloon Text Char"/>
    <w:uiPriority w:val="99"/>
    <w:semiHidden/>
    <w:link w:val="BalloonText"/>
    <w:rsid w:val="00b77f00"/>
    <w:basedOn w:val="DefaultParagraphFont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rsid w:val="00895d37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rsid w:val="00895d37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b77f00"/>
    <w:basedOn w:val="Normal"/>
    <w:pPr/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AC5BF38-D087-429E-8947-E6B25642DC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family-tree-template-3.dotx</Template>
  <TotalTime>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2015-02-21T07:17:00Z</dcterms:created>
  <dc:creator>Xpedient60</dc:creator>
  <dc:language>en-IN</dc:language>
  <cp:lastModifiedBy>Xpedient60</cp:lastModifiedBy>
  <dcterms:modified xsi:type="dcterms:W3CDTF">2015-02-21T07:21:00Z</dcterms:modified>
  <cp:revision>1</cp:revision>
</cp:coreProperties>
</file>